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6F42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9A6F42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F42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F42D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39A6F43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F42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6F430" w14:textId="77777777" w:rsidR="00C44B8B" w:rsidRPr="0052681C" w:rsidRDefault="008E6F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2076252</w:t>
            </w:r>
          </w:p>
        </w:tc>
      </w:tr>
    </w:tbl>
    <w:p w14:paraId="39A6F43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9A6F43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9A6F43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9A6F43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9A6F43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9A6F437" w14:textId="77777777" w:rsidR="00C44B8B" w:rsidRPr="0052681C" w:rsidRDefault="00C44B8B" w:rsidP="00C44B8B"/>
    <w:p w14:paraId="39A6F438" w14:textId="77777777" w:rsidR="00C44B8B" w:rsidRPr="0052681C" w:rsidRDefault="00C44B8B" w:rsidP="00C44B8B"/>
    <w:p w14:paraId="39A6F439" w14:textId="77777777" w:rsidR="00C44B8B" w:rsidRPr="0052681C" w:rsidRDefault="00C44B8B" w:rsidP="00C44B8B"/>
    <w:p w14:paraId="39A6F43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9A6F43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9A6F43C" w14:textId="77777777" w:rsidR="00612811" w:rsidRPr="0052681C" w:rsidRDefault="008E6FA9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Проводник ЗП1 3.407.1-143.8.54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39A6F43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A6F4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9A6F43F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8E6FA9">
        <w:rPr>
          <w:b/>
          <w:sz w:val="26"/>
          <w:szCs w:val="26"/>
          <w:u w:val="single"/>
        </w:rPr>
        <w:t>Проводник ЗП1 3.407.1-143.8.54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8E6FA9">
        <w:rPr>
          <w:b/>
          <w:sz w:val="26"/>
          <w:szCs w:val="26"/>
          <w:u w:val="single"/>
        </w:rPr>
        <w:t>чертеж 3.407.1-143.8.54</w:t>
      </w:r>
      <w:r w:rsidRPr="0052681C">
        <w:rPr>
          <w:sz w:val="26"/>
          <w:szCs w:val="26"/>
        </w:rPr>
        <w:t>.</w:t>
      </w:r>
    </w:p>
    <w:p w14:paraId="39A6F440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A6F44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9A6F44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9A6F443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39A6F44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9A6F44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A6F44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9A6F44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A6F44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9A6F44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9A6F44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9A6F44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9A6F44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9A6F44D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9A6F44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9A6F44F" w14:textId="77777777" w:rsidR="0052681C" w:rsidRDefault="008E6FA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чертеж 3.407.1-143.8.54</w:t>
      </w:r>
      <w:r w:rsidR="0052681C">
        <w:rPr>
          <w:sz w:val="24"/>
          <w:szCs w:val="24"/>
        </w:rPr>
        <w:t>;</w:t>
      </w:r>
    </w:p>
    <w:p w14:paraId="39A6F45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9A6F45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9A6F45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A6F45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9A6F45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9A6F45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9A6F45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9A6F45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9A6F45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39A6F45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A6F45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9A6F45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9A6F45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A6F45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9A6F45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9A6F45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A6F46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9A6F46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9A6F46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9A6F46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A6F46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9A6F46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A6F46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9A6F46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A6F46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9A6F46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9A6F46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9A6F46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9A6F46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A6F46D" w14:textId="77777777" w:rsidR="00562D55" w:rsidRPr="0052681C" w:rsidRDefault="00562D55" w:rsidP="00451C4D">
      <w:pPr>
        <w:rPr>
          <w:sz w:val="26"/>
          <w:szCs w:val="26"/>
        </w:rPr>
      </w:pPr>
    </w:p>
    <w:p w14:paraId="39A6F46E" w14:textId="77777777" w:rsidR="006D1941" w:rsidRPr="0052681C" w:rsidRDefault="006D1941" w:rsidP="00451C4D">
      <w:pPr>
        <w:rPr>
          <w:sz w:val="26"/>
          <w:szCs w:val="26"/>
        </w:rPr>
      </w:pPr>
    </w:p>
    <w:p w14:paraId="39A6F46F" w14:textId="77777777" w:rsidR="001D6900" w:rsidRPr="0052681C" w:rsidRDefault="001D6900" w:rsidP="00451C4D">
      <w:pPr>
        <w:rPr>
          <w:sz w:val="26"/>
          <w:szCs w:val="26"/>
        </w:rPr>
      </w:pPr>
    </w:p>
    <w:p w14:paraId="39A6F470" w14:textId="77777777" w:rsidR="004A2665" w:rsidRPr="0052681C" w:rsidRDefault="004A2665" w:rsidP="00451C4D">
      <w:pPr>
        <w:rPr>
          <w:sz w:val="26"/>
          <w:szCs w:val="26"/>
        </w:rPr>
      </w:pPr>
    </w:p>
    <w:p w14:paraId="39A6F47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A6F47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9A6F47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6F476" w14:textId="77777777" w:rsidR="008E6FA9" w:rsidRDefault="008E6FA9">
      <w:r>
        <w:separator/>
      </w:r>
    </w:p>
  </w:endnote>
  <w:endnote w:type="continuationSeparator" w:id="0">
    <w:p w14:paraId="39A6F477" w14:textId="77777777" w:rsidR="008E6FA9" w:rsidRDefault="008E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6F474" w14:textId="77777777" w:rsidR="008E6FA9" w:rsidRDefault="008E6FA9">
      <w:r>
        <w:separator/>
      </w:r>
    </w:p>
  </w:footnote>
  <w:footnote w:type="continuationSeparator" w:id="0">
    <w:p w14:paraId="39A6F475" w14:textId="77777777" w:rsidR="008E6FA9" w:rsidRDefault="008E6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6F47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A6F47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41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6F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AF720-1C01-4ABB-8B89-B0AD47D18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1173</Words>
  <Characters>6692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2015-05-13T11:48:00Z</dcterms:created>
  <dcterms:modified xsi:type="dcterms:W3CDTF">2015-05-13T11:48:00Z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